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A06" w:rsidRDefault="00284A06" w:rsidP="00284A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WESTBY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84A06" w:rsidRDefault="00284A06" w:rsidP="00284A06">
      <w:pPr>
        <w:rPr>
          <w:rFonts w:ascii="Times New Roman" w:hAnsi="Times New Roman" w:cs="Times New Roman"/>
        </w:rPr>
      </w:pPr>
    </w:p>
    <w:p w:rsidR="00284A06" w:rsidRDefault="00284A06" w:rsidP="00284A06">
      <w:pPr>
        <w:rPr>
          <w:rFonts w:ascii="Times New Roman" w:hAnsi="Times New Roman" w:cs="Times New Roman"/>
        </w:rPr>
      </w:pPr>
    </w:p>
    <w:p w:rsidR="00284A06" w:rsidRDefault="00284A06" w:rsidP="00284A0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Pulter</w:t>
      </w:r>
      <w:proofErr w:type="spellEnd"/>
      <w:r>
        <w:rPr>
          <w:rFonts w:ascii="Times New Roman" w:hAnsi="Times New Roman" w:cs="Times New Roman"/>
        </w:rPr>
        <w:t xml:space="preserve">(q.v.), Edward </w:t>
      </w:r>
      <w:proofErr w:type="spellStart"/>
      <w:r>
        <w:rPr>
          <w:rFonts w:ascii="Times New Roman" w:hAnsi="Times New Roman" w:cs="Times New Roman"/>
        </w:rPr>
        <w:t>Goldesburgh</w:t>
      </w:r>
      <w:proofErr w:type="spellEnd"/>
      <w:r>
        <w:rPr>
          <w:rFonts w:ascii="Times New Roman" w:hAnsi="Times New Roman" w:cs="Times New Roman"/>
        </w:rPr>
        <w:t>(q.v.) and Bartholomew Westby(q.v.) made plaints of debt execution and novel disseisin against Henry</w:t>
      </w:r>
    </w:p>
    <w:p w:rsidR="00284A06" w:rsidRDefault="00284A06" w:rsidP="00284A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Barnewell</w:t>
      </w:r>
      <w:proofErr w:type="spellEnd"/>
      <w:r>
        <w:rPr>
          <w:rFonts w:ascii="Times New Roman" w:hAnsi="Times New Roman" w:cs="Times New Roman"/>
        </w:rPr>
        <w:t>(q.v.) and Richard Brandon(q.v.).</w:t>
      </w:r>
    </w:p>
    <w:p w:rsidR="00284A06" w:rsidRDefault="00284A06" w:rsidP="00284A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284A06" w:rsidRDefault="00284A06" w:rsidP="00284A06">
      <w:pPr>
        <w:rPr>
          <w:rFonts w:ascii="Times New Roman" w:hAnsi="Times New Roman" w:cs="Times New Roman"/>
        </w:rPr>
      </w:pPr>
    </w:p>
    <w:p w:rsidR="00284A06" w:rsidRDefault="00284A06" w:rsidP="00284A06">
      <w:pPr>
        <w:rPr>
          <w:rFonts w:ascii="Times New Roman" w:hAnsi="Times New Roman" w:cs="Times New Roman"/>
        </w:rPr>
      </w:pPr>
    </w:p>
    <w:p w:rsidR="00284A06" w:rsidRDefault="00284A06" w:rsidP="00284A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2017</w:t>
      </w:r>
    </w:p>
    <w:p w:rsidR="006B2F86" w:rsidRPr="00E71FC3" w:rsidRDefault="00284A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A06" w:rsidRDefault="00284A06" w:rsidP="00E71FC3">
      <w:r>
        <w:separator/>
      </w:r>
    </w:p>
  </w:endnote>
  <w:endnote w:type="continuationSeparator" w:id="0">
    <w:p w:rsidR="00284A06" w:rsidRDefault="00284A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A06" w:rsidRDefault="00284A06" w:rsidP="00E71FC3">
      <w:r>
        <w:separator/>
      </w:r>
    </w:p>
  </w:footnote>
  <w:footnote w:type="continuationSeparator" w:id="0">
    <w:p w:rsidR="00284A06" w:rsidRDefault="00284A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06"/>
    <w:rsid w:val="001A7C09"/>
    <w:rsid w:val="00284A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EBFDCE-A45D-461F-90EF-FB9BC33C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4A0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2017-12-01T21:59:00Z</dcterms:created>
  <dcterms:modified xsi:type="dcterms:W3CDTF">2017-12-01T22:01:00Z</dcterms:modified>
</cp:coreProperties>
</file>